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4E3A4" w14:textId="577E107D" w:rsidR="006B2F86" w:rsidRDefault="005567D3" w:rsidP="00E71FC3">
      <w:pPr>
        <w:pStyle w:val="NoSpacing"/>
      </w:pPr>
      <w:r>
        <w:rPr>
          <w:u w:val="single"/>
        </w:rPr>
        <w:t>William LEMYNG</w:t>
      </w:r>
      <w:r>
        <w:t xml:space="preserve">      (d.1432)</w:t>
      </w:r>
    </w:p>
    <w:p w14:paraId="1A4B6EC5" w14:textId="4A9863D3" w:rsidR="005567D3" w:rsidRDefault="005567D3" w:rsidP="00E71FC3">
      <w:pPr>
        <w:pStyle w:val="NoSpacing"/>
      </w:pPr>
      <w:r>
        <w:t>of York. Mariner.</w:t>
      </w:r>
    </w:p>
    <w:p w14:paraId="533A7363" w14:textId="04697FB9" w:rsidR="005567D3" w:rsidRDefault="005567D3" w:rsidP="00E71FC3">
      <w:pPr>
        <w:pStyle w:val="NoSpacing"/>
      </w:pPr>
    </w:p>
    <w:p w14:paraId="5E559F1E" w14:textId="15C6239C" w:rsidR="005567D3" w:rsidRDefault="005567D3" w:rsidP="00E71FC3">
      <w:pPr>
        <w:pStyle w:val="NoSpacing"/>
      </w:pPr>
    </w:p>
    <w:p w14:paraId="6D50C5C0" w14:textId="556B8755" w:rsidR="005567D3" w:rsidRDefault="005567D3" w:rsidP="00E71FC3">
      <w:pPr>
        <w:pStyle w:val="NoSpacing"/>
      </w:pPr>
      <w:r>
        <w:t>20 Nov.1432</w:t>
      </w:r>
      <w:r>
        <w:tab/>
        <w:t>He made his Will.   (W.Y.R. p.104)</w:t>
      </w:r>
    </w:p>
    <w:p w14:paraId="6D27B301" w14:textId="77777777" w:rsidR="005567D3" w:rsidRDefault="005567D3" w:rsidP="00E71FC3">
      <w:pPr>
        <w:pStyle w:val="NoSpacing"/>
      </w:pPr>
      <w:r>
        <w:t>23 Nov.</w:t>
      </w:r>
      <w:r>
        <w:tab/>
        <w:t>Probate of his Will.   (ibid.)</w:t>
      </w:r>
    </w:p>
    <w:p w14:paraId="70FFDAF1" w14:textId="77777777" w:rsidR="005567D3" w:rsidRDefault="005567D3" w:rsidP="00E71FC3">
      <w:pPr>
        <w:pStyle w:val="NoSpacing"/>
      </w:pPr>
    </w:p>
    <w:p w14:paraId="08B915B9" w14:textId="77777777" w:rsidR="005567D3" w:rsidRDefault="005567D3" w:rsidP="00E71FC3">
      <w:pPr>
        <w:pStyle w:val="NoSpacing"/>
      </w:pPr>
    </w:p>
    <w:p w14:paraId="1933B5E0" w14:textId="2168EC03" w:rsidR="005567D3" w:rsidRPr="005567D3" w:rsidRDefault="005567D3" w:rsidP="00E71FC3">
      <w:pPr>
        <w:pStyle w:val="NoSpacing"/>
      </w:pPr>
      <w:r>
        <w:t>3 August 2019</w:t>
      </w:r>
      <w:bookmarkStart w:id="0" w:name="_GoBack"/>
      <w:bookmarkEnd w:id="0"/>
      <w:r>
        <w:t xml:space="preserve">                                                   </w:t>
      </w:r>
    </w:p>
    <w:sectPr w:rsidR="005567D3" w:rsidRPr="005567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4DB6E5" w14:textId="77777777" w:rsidR="005567D3" w:rsidRDefault="005567D3" w:rsidP="00E71FC3">
      <w:pPr>
        <w:spacing w:after="0" w:line="240" w:lineRule="auto"/>
      </w:pPr>
      <w:r>
        <w:separator/>
      </w:r>
    </w:p>
  </w:endnote>
  <w:endnote w:type="continuationSeparator" w:id="0">
    <w:p w14:paraId="20031472" w14:textId="77777777" w:rsidR="005567D3" w:rsidRDefault="005567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097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DEB17" w14:textId="77777777" w:rsidR="005567D3" w:rsidRDefault="005567D3" w:rsidP="00E71FC3">
      <w:pPr>
        <w:spacing w:after="0" w:line="240" w:lineRule="auto"/>
      </w:pPr>
      <w:r>
        <w:separator/>
      </w:r>
    </w:p>
  </w:footnote>
  <w:footnote w:type="continuationSeparator" w:id="0">
    <w:p w14:paraId="401FB428" w14:textId="77777777" w:rsidR="005567D3" w:rsidRDefault="005567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7D3"/>
    <w:rsid w:val="001A7C09"/>
    <w:rsid w:val="005567D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0E585"/>
  <w15:chartTrackingRefBased/>
  <w15:docId w15:val="{2D11B448-AF3B-42FF-9654-7395B069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2019-08-03T15:45:00Z</dcterms:created>
  <dcterms:modified xsi:type="dcterms:W3CDTF">2019-08-03T15:49:00Z</dcterms:modified>
</cp:coreProperties>
</file>